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2C" w:rsidRPr="009F28B7" w:rsidRDefault="00EA2F2C" w:rsidP="009F28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28B7">
        <w:rPr>
          <w:rFonts w:ascii="Times New Roman" w:hAnsi="Times New Roman"/>
          <w:b/>
          <w:sz w:val="24"/>
          <w:szCs w:val="24"/>
        </w:rPr>
        <w:t>Муниципальное бюджетное консультативно-диагностическое учреждение</w:t>
      </w:r>
    </w:p>
    <w:p w:rsidR="00EA2F2C" w:rsidRPr="009F28B7" w:rsidRDefault="00EA2F2C" w:rsidP="009F28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28B7">
        <w:rPr>
          <w:rFonts w:ascii="Times New Roman" w:hAnsi="Times New Roman"/>
          <w:b/>
          <w:sz w:val="24"/>
          <w:szCs w:val="24"/>
        </w:rPr>
        <w:t>«Психолого-медико-педагогическая комиссия»</w:t>
      </w:r>
    </w:p>
    <w:p w:rsidR="00EA2F2C" w:rsidRPr="009F28B7" w:rsidRDefault="00EA2F2C" w:rsidP="009F28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8540, г"/>
        </w:smartTagPr>
        <w:r w:rsidRPr="009F28B7">
          <w:rPr>
            <w:rFonts w:ascii="Times New Roman" w:hAnsi="Times New Roman"/>
            <w:sz w:val="24"/>
            <w:szCs w:val="24"/>
          </w:rPr>
          <w:t>618540, г</w:t>
        </w:r>
      </w:smartTag>
      <w:r w:rsidRPr="009F28B7">
        <w:rPr>
          <w:rFonts w:ascii="Times New Roman" w:hAnsi="Times New Roman"/>
          <w:sz w:val="24"/>
          <w:szCs w:val="24"/>
        </w:rPr>
        <w:t>. Соликамск, Пермский край, ул. 20-лет Победы, 138</w:t>
      </w:r>
    </w:p>
    <w:p w:rsidR="00EA2F2C" w:rsidRPr="009F28B7" w:rsidRDefault="00EA2F2C" w:rsidP="009F28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F28B7">
        <w:rPr>
          <w:rFonts w:ascii="Times New Roman" w:hAnsi="Times New Roman"/>
          <w:sz w:val="24"/>
          <w:szCs w:val="24"/>
        </w:rPr>
        <w:t xml:space="preserve">тел./факс: 8(34253)7-71-50, </w:t>
      </w:r>
      <w:r w:rsidRPr="009F28B7">
        <w:rPr>
          <w:rFonts w:ascii="Times New Roman" w:hAnsi="Times New Roman"/>
          <w:sz w:val="24"/>
          <w:szCs w:val="24"/>
          <w:lang w:val="en-US"/>
        </w:rPr>
        <w:t>solikamskpmpk</w:t>
      </w:r>
      <w:r w:rsidRPr="009F28B7">
        <w:rPr>
          <w:rFonts w:ascii="Times New Roman" w:hAnsi="Times New Roman"/>
          <w:sz w:val="24"/>
          <w:szCs w:val="24"/>
        </w:rPr>
        <w:t>@</w:t>
      </w:r>
      <w:r w:rsidRPr="009F28B7">
        <w:rPr>
          <w:rFonts w:ascii="Times New Roman" w:hAnsi="Times New Roman"/>
          <w:sz w:val="24"/>
          <w:szCs w:val="24"/>
          <w:lang w:val="en-US"/>
        </w:rPr>
        <w:t>yandex</w:t>
      </w:r>
      <w:r w:rsidRPr="009F28B7">
        <w:rPr>
          <w:rFonts w:ascii="Times New Roman" w:hAnsi="Times New Roman"/>
          <w:sz w:val="24"/>
          <w:szCs w:val="24"/>
        </w:rPr>
        <w:t>.</w:t>
      </w:r>
      <w:r w:rsidRPr="009F28B7">
        <w:rPr>
          <w:rFonts w:ascii="Times New Roman" w:hAnsi="Times New Roman"/>
          <w:sz w:val="24"/>
          <w:szCs w:val="24"/>
          <w:lang w:val="en-US"/>
        </w:rPr>
        <w:t>ru</w:t>
      </w:r>
    </w:p>
    <w:p w:rsidR="00EA2F2C" w:rsidRPr="00B93660" w:rsidRDefault="00EA2F2C" w:rsidP="009F28B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A2F2C" w:rsidRPr="00B93660" w:rsidRDefault="00EA2F2C" w:rsidP="009F28B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A2F2C" w:rsidRPr="00B852CE" w:rsidRDefault="00EA2F2C" w:rsidP="00B852CE">
      <w:pPr>
        <w:spacing w:after="0" w:line="240" w:lineRule="auto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>Руководителю МБКДУ «Психолого-медико-</w:t>
      </w:r>
    </w:p>
    <w:p w:rsidR="00EA2F2C" w:rsidRPr="00B852CE" w:rsidRDefault="00EA2F2C" w:rsidP="00B852CE">
      <w:pPr>
        <w:spacing w:after="0" w:line="240" w:lineRule="auto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>педагогическая комиссия» Н.Н.Журавлёвой</w:t>
      </w:r>
    </w:p>
    <w:p w:rsidR="00EA2F2C" w:rsidRPr="00B852CE" w:rsidRDefault="00EA2F2C" w:rsidP="00B852CE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</w:p>
    <w:p w:rsidR="00EA2F2C" w:rsidRPr="00B852CE" w:rsidRDefault="00EA2F2C" w:rsidP="00B852CE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Фамилия Имя Отчество родителя/законного представителя</w:t>
      </w:r>
    </w:p>
    <w:p w:rsidR="00EA2F2C" w:rsidRPr="00B852CE" w:rsidRDefault="00EA2F2C" w:rsidP="00B852CE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 xml:space="preserve">Паспорт: </w:t>
      </w:r>
    </w:p>
    <w:p w:rsidR="00EA2F2C" w:rsidRPr="00B852CE" w:rsidRDefault="00EA2F2C" w:rsidP="00B852CE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>регистрация по адресу:</w:t>
      </w:r>
    </w:p>
    <w:p w:rsidR="00EA2F2C" w:rsidRPr="00B852CE" w:rsidRDefault="00EA2F2C" w:rsidP="00B852CE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 xml:space="preserve">сотовый телефон </w:t>
      </w:r>
    </w:p>
    <w:p w:rsidR="00EA2F2C" w:rsidRPr="00B93660" w:rsidRDefault="00EA2F2C" w:rsidP="009F28B7">
      <w:pPr>
        <w:pStyle w:val="NoSpacing"/>
        <w:ind w:left="3686"/>
        <w:jc w:val="right"/>
        <w:rPr>
          <w:rFonts w:ascii="Times New Roman" w:hAnsi="Times New Roman"/>
          <w:sz w:val="26"/>
          <w:szCs w:val="26"/>
        </w:rPr>
      </w:pPr>
    </w:p>
    <w:p w:rsidR="00EA2F2C" w:rsidRPr="00B93660" w:rsidRDefault="00EA2F2C" w:rsidP="009F28B7">
      <w:pPr>
        <w:pStyle w:val="NoSpacing"/>
        <w:jc w:val="right"/>
        <w:rPr>
          <w:rFonts w:ascii="Times New Roman" w:hAnsi="Times New Roman"/>
          <w:sz w:val="26"/>
          <w:szCs w:val="26"/>
        </w:rPr>
      </w:pPr>
    </w:p>
    <w:p w:rsidR="00EA2F2C" w:rsidRPr="00B93660" w:rsidRDefault="00EA2F2C" w:rsidP="009F28B7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B93660">
        <w:rPr>
          <w:rFonts w:ascii="Times New Roman" w:hAnsi="Times New Roman"/>
          <w:b/>
          <w:sz w:val="26"/>
          <w:szCs w:val="26"/>
        </w:rPr>
        <w:t>Согласие на обработку персональных данных родителя (законного представителя)</w:t>
      </w:r>
    </w:p>
    <w:p w:rsidR="00EA2F2C" w:rsidRPr="00B93660" w:rsidRDefault="00EA2F2C" w:rsidP="009F28B7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EA2F2C" w:rsidRPr="00B93660" w:rsidRDefault="00EA2F2C" w:rsidP="00B852CE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Я,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</w:rPr>
        <w:t>Фамилия Имя Отчество родителя/законного представителя</w:t>
      </w:r>
      <w:r w:rsidRPr="006B780F">
        <w:rPr>
          <w:rFonts w:ascii="Times New Roman" w:hAnsi="Times New Roman"/>
          <w:b/>
          <w:i/>
          <w:sz w:val="26"/>
          <w:szCs w:val="26"/>
        </w:rPr>
        <w:t>,</w:t>
      </w:r>
      <w:r w:rsidRPr="006B780F">
        <w:rPr>
          <w:rFonts w:ascii="Times New Roman" w:hAnsi="Times New Roman"/>
          <w:sz w:val="26"/>
          <w:szCs w:val="26"/>
        </w:rPr>
        <w:t xml:space="preserve"> проживающая по адресу: </w:t>
      </w:r>
      <w:r>
        <w:rPr>
          <w:rFonts w:ascii="Times New Roman" w:hAnsi="Times New Roman"/>
          <w:b/>
          <w:i/>
          <w:sz w:val="26"/>
          <w:szCs w:val="26"/>
        </w:rPr>
        <w:t>…</w:t>
      </w:r>
      <w:r w:rsidRPr="00B852CE">
        <w:rPr>
          <w:rFonts w:ascii="Times New Roman" w:hAnsi="Times New Roman"/>
          <w:b/>
          <w:i/>
          <w:sz w:val="26"/>
          <w:szCs w:val="26"/>
        </w:rPr>
        <w:t>,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B93660">
        <w:rPr>
          <w:rFonts w:ascii="Times New Roman" w:hAnsi="Times New Roman"/>
          <w:sz w:val="26"/>
          <w:szCs w:val="26"/>
        </w:rPr>
        <w:t>настоящим даю свое согласие на обработку</w:t>
      </w:r>
      <w:r w:rsidRPr="00B93660">
        <w:rPr>
          <w:rFonts w:ascii="Times New Roman" w:hAnsi="Times New Roman"/>
          <w:b/>
          <w:sz w:val="26"/>
          <w:szCs w:val="26"/>
        </w:rPr>
        <w:t xml:space="preserve"> </w:t>
      </w:r>
      <w:r w:rsidRPr="00B93660">
        <w:rPr>
          <w:rFonts w:ascii="Times New Roman" w:hAnsi="Times New Roman"/>
          <w:sz w:val="26"/>
          <w:szCs w:val="26"/>
        </w:rPr>
        <w:t xml:space="preserve">в </w:t>
      </w:r>
      <w:r w:rsidRPr="00B93660">
        <w:rPr>
          <w:rFonts w:ascii="Times New Roman" w:hAnsi="Times New Roman"/>
          <w:sz w:val="26"/>
          <w:szCs w:val="26"/>
          <w:u w:val="single"/>
        </w:rPr>
        <w:t>Муниципальном бюджетном консультативно-диагностическом учреждении «Психолого-медико-педагогическая комиссия» г. Соликамска</w:t>
      </w:r>
      <w:r w:rsidRPr="00B93660">
        <w:rPr>
          <w:rFonts w:ascii="Times New Roman" w:hAnsi="Times New Roman"/>
          <w:sz w:val="26"/>
          <w:szCs w:val="26"/>
        </w:rPr>
        <w:t xml:space="preserve"> </w:t>
      </w:r>
      <w:r w:rsidRPr="00B93660">
        <w:rPr>
          <w:rFonts w:ascii="Times New Roman" w:hAnsi="Times New Roman"/>
          <w:b/>
          <w:sz w:val="26"/>
          <w:szCs w:val="26"/>
        </w:rPr>
        <w:t>своих персональных данных</w:t>
      </w:r>
      <w:r w:rsidRPr="00B93660">
        <w:rPr>
          <w:rFonts w:ascii="Times New Roman" w:hAnsi="Times New Roman"/>
          <w:sz w:val="26"/>
          <w:szCs w:val="26"/>
        </w:rPr>
        <w:t>, к которым относятся:</w:t>
      </w:r>
    </w:p>
    <w:p w:rsidR="00EA2F2C" w:rsidRPr="00B93660" w:rsidRDefault="00EA2F2C" w:rsidP="009F28B7">
      <w:pPr>
        <w:pStyle w:val="NoSpacing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данные, удостоверяющие личность (паспорт); данные о возрасте и поле; данные о возрасте и поле; данные о гражданстве; адресная и контрактная информация; сведения о попечительстве, опеке, усыновлении/удочерении.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Обработка персональных данных осуществляется исключительно в целях обеспечения соблюдения законов и иных нормативных правовых актов; содействия в реализации конституционного права на образование своего ребенка,</w:t>
      </w:r>
    </w:p>
    <w:p w:rsidR="00EA2F2C" w:rsidRPr="00B93660" w:rsidRDefault="00EA2F2C" w:rsidP="009F28B7">
      <w:pPr>
        <w:pStyle w:val="NoSpacing"/>
        <w:ind w:firstLine="567"/>
        <w:rPr>
          <w:rFonts w:ascii="Times New Roman" w:hAnsi="Times New Roman"/>
          <w:b/>
          <w:sz w:val="26"/>
          <w:szCs w:val="26"/>
        </w:rPr>
      </w:pPr>
      <w:r w:rsidRPr="00B93660">
        <w:rPr>
          <w:rFonts w:ascii="Times New Roman" w:hAnsi="Times New Roman"/>
          <w:b/>
          <w:sz w:val="26"/>
          <w:szCs w:val="26"/>
        </w:rPr>
        <w:t>Я даю согласие на использование персональных данных в целях:</w:t>
      </w:r>
    </w:p>
    <w:p w:rsidR="00EA2F2C" w:rsidRPr="00B93660" w:rsidRDefault="00EA2F2C" w:rsidP="009F28B7">
      <w:pPr>
        <w:pStyle w:val="NoSpacing"/>
        <w:numPr>
          <w:ilvl w:val="0"/>
          <w:numId w:val="2"/>
        </w:numPr>
        <w:ind w:left="0" w:firstLine="567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обеспечения соблюдения законов и иных нормативных правовых актов;</w:t>
      </w:r>
    </w:p>
    <w:p w:rsidR="00EA2F2C" w:rsidRPr="00B93660" w:rsidRDefault="00EA2F2C" w:rsidP="009F28B7">
      <w:pPr>
        <w:pStyle w:val="NoSpacing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</w:t>
      </w:r>
    </w:p>
    <w:p w:rsidR="00EA2F2C" w:rsidRPr="00B93660" w:rsidRDefault="00EA2F2C" w:rsidP="009F28B7">
      <w:pPr>
        <w:pStyle w:val="NoSpacing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</w:t>
      </w:r>
    </w:p>
    <w:p w:rsidR="00EA2F2C" w:rsidRPr="00B93660" w:rsidRDefault="00EA2F2C" w:rsidP="009F28B7">
      <w:pPr>
        <w:pStyle w:val="NoSpacing"/>
        <w:numPr>
          <w:ilvl w:val="0"/>
          <w:numId w:val="2"/>
        </w:numPr>
        <w:ind w:left="0" w:firstLine="567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обеспечения личной безопасности обучающихся.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93660">
        <w:rPr>
          <w:rFonts w:ascii="Times New Roman" w:hAnsi="Times New Roman"/>
          <w:b/>
          <w:sz w:val="26"/>
          <w:szCs w:val="26"/>
        </w:rPr>
        <w:t>Подтверждаю свое согласие на следующие действия с указанными выше персональными данными.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Настоящее согласие предоставляется на осуществление любых действий в отношении персональных данных, которые необходимы или желаемы для достижения указанных выше целей, включая (без ограничений): сбор, систематизацию, накопление, хранение, уточнение (обновление, изменение), использование, распространение (в том числе, передачу третьим лицам – территориальным органам управления образованием, государственным медицинским учреждениям,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 с моими персональными данными, предусмотренных действующим законодательством РФ.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B93660">
        <w:rPr>
          <w:rFonts w:ascii="Times New Roman" w:hAnsi="Times New Roman"/>
          <w:sz w:val="26"/>
          <w:szCs w:val="26"/>
          <w:u w:val="single"/>
        </w:rPr>
        <w:t xml:space="preserve">Муниципальное бюджетное консультативно-диагностическое учреждение «Психолого-медико-педагогическая комиссия» г. Соликамска </w:t>
      </w:r>
      <w:r w:rsidRPr="00B93660">
        <w:rPr>
          <w:rFonts w:ascii="Times New Roman" w:hAnsi="Times New Roman"/>
          <w:sz w:val="26"/>
          <w:szCs w:val="26"/>
        </w:rPr>
        <w:t>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 xml:space="preserve">Я проинформирован(а), что </w:t>
      </w:r>
      <w:r w:rsidRPr="00B93660">
        <w:rPr>
          <w:rFonts w:ascii="Times New Roman" w:hAnsi="Times New Roman"/>
          <w:sz w:val="26"/>
          <w:szCs w:val="26"/>
          <w:u w:val="single"/>
        </w:rPr>
        <w:t>Муниципальное бюджетное консультативно-диагностическое учреждение «Психолого-медико-педагогическая комиссия» г. Соликамска</w:t>
      </w:r>
      <w:r w:rsidRPr="00B93660">
        <w:rPr>
          <w:rFonts w:ascii="Times New Roman" w:hAnsi="Times New Roman"/>
          <w:sz w:val="26"/>
          <w:szCs w:val="26"/>
        </w:rPr>
        <w:t xml:space="preserve"> будет обрабатывать персональные данные как неавтоматизированным, так и автоматизированным способом обработки. Данное Согласие действует до достижения целей обработки персональных данных ребенка на ПМПК.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Согласие на обработку персональных данных может быть отозвано мною путём направления в М</w:t>
      </w:r>
      <w:r w:rsidRPr="00B93660">
        <w:rPr>
          <w:rFonts w:ascii="Times New Roman" w:hAnsi="Times New Roman"/>
          <w:sz w:val="26"/>
          <w:szCs w:val="26"/>
          <w:u w:val="single"/>
        </w:rPr>
        <w:t xml:space="preserve">униципальное бюджетное консультативно-диагностическое учреждение «Психолого-медико-педагогическая комиссия» г. Соликамска </w:t>
      </w:r>
      <w:r w:rsidRPr="00B93660">
        <w:rPr>
          <w:rFonts w:ascii="Times New Roman" w:hAnsi="Times New Roman"/>
          <w:sz w:val="26"/>
          <w:szCs w:val="26"/>
        </w:rPr>
        <w:t>письменного отзыва.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B93660">
        <w:rPr>
          <w:rFonts w:ascii="Times New Roman" w:hAnsi="Times New Roman"/>
          <w:sz w:val="26"/>
          <w:szCs w:val="26"/>
        </w:rPr>
        <w:t xml:space="preserve">огласна с тем, что </w:t>
      </w:r>
      <w:r w:rsidRPr="00B93660">
        <w:rPr>
          <w:rFonts w:ascii="Times New Roman" w:hAnsi="Times New Roman"/>
          <w:sz w:val="26"/>
          <w:szCs w:val="26"/>
          <w:u w:val="single"/>
        </w:rPr>
        <w:t>Муниципальное бюджетное консультативно-диагностическое учреждение «Психолого-медико-педагогическая комиссия» г. Соликамска</w:t>
      </w:r>
      <w:r w:rsidRPr="00B93660">
        <w:rPr>
          <w:rFonts w:ascii="Times New Roman" w:hAnsi="Times New Roman"/>
          <w:sz w:val="26"/>
          <w:szCs w:val="26"/>
        </w:rPr>
        <w:t xml:space="preserve"> обязана прекратить обработку персональных данных в течение 10 (десяти) рабочих дней с момента получения указанного отзыва.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2F2C" w:rsidRPr="00B93660" w:rsidRDefault="00EA2F2C" w:rsidP="00B93660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Я,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</w:rPr>
        <w:t>Фамилия Имя Отчество родителя/законного представителя,</w:t>
      </w:r>
      <w:bookmarkStart w:id="0" w:name="_GoBack"/>
      <w:bookmarkEnd w:id="0"/>
      <w:r w:rsidRPr="00B93660">
        <w:rPr>
          <w:rFonts w:ascii="Times New Roman" w:hAnsi="Times New Roman"/>
          <w:sz w:val="26"/>
          <w:szCs w:val="26"/>
        </w:rPr>
        <w:t xml:space="preserve"> подтверждаю, что давая такое Согласие, я действую по собственной воле.</w:t>
      </w:r>
    </w:p>
    <w:p w:rsidR="00EA2F2C" w:rsidRPr="00B93660" w:rsidRDefault="00EA2F2C" w:rsidP="009F28B7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2F2C" w:rsidRPr="00B93660" w:rsidRDefault="00EA2F2C" w:rsidP="009F28B7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3660">
        <w:rPr>
          <w:rFonts w:ascii="Times New Roman" w:hAnsi="Times New Roman"/>
          <w:sz w:val="26"/>
          <w:szCs w:val="26"/>
        </w:rPr>
        <w:t>___________/____________________________ «____» ___________________ ________года</w:t>
      </w:r>
    </w:p>
    <w:p w:rsidR="00EA2F2C" w:rsidRPr="00B93660" w:rsidRDefault="00EA2F2C" w:rsidP="002C010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B93660">
        <w:rPr>
          <w:rFonts w:ascii="Times New Roman" w:hAnsi="Times New Roman"/>
          <w:sz w:val="26"/>
          <w:szCs w:val="26"/>
          <w:vertAlign w:val="superscript"/>
        </w:rPr>
        <w:t xml:space="preserve">     подпись/расшифровка</w:t>
      </w:r>
      <w:r w:rsidRPr="00B93660">
        <w:rPr>
          <w:rFonts w:ascii="Times New Roman" w:hAnsi="Times New Roman"/>
          <w:sz w:val="26"/>
          <w:szCs w:val="26"/>
          <w:vertAlign w:val="superscript"/>
        </w:rPr>
        <w:tab/>
      </w:r>
      <w:r w:rsidRPr="00B93660">
        <w:rPr>
          <w:rFonts w:ascii="Times New Roman" w:hAnsi="Times New Roman"/>
          <w:sz w:val="26"/>
          <w:szCs w:val="26"/>
          <w:vertAlign w:val="superscript"/>
        </w:rPr>
        <w:tab/>
      </w:r>
      <w:r w:rsidRPr="00B93660">
        <w:rPr>
          <w:rFonts w:ascii="Times New Roman" w:hAnsi="Times New Roman"/>
          <w:sz w:val="26"/>
          <w:szCs w:val="26"/>
          <w:vertAlign w:val="superscript"/>
        </w:rPr>
        <w:tab/>
      </w:r>
      <w:r w:rsidRPr="00B93660">
        <w:rPr>
          <w:rFonts w:ascii="Times New Roman" w:hAnsi="Times New Roman"/>
          <w:sz w:val="26"/>
          <w:szCs w:val="26"/>
          <w:vertAlign w:val="superscript"/>
        </w:rPr>
        <w:tab/>
      </w:r>
      <w:r w:rsidRPr="00B93660">
        <w:rPr>
          <w:rFonts w:ascii="Times New Roman" w:hAnsi="Times New Roman"/>
          <w:sz w:val="26"/>
          <w:szCs w:val="26"/>
          <w:vertAlign w:val="superscript"/>
        </w:rPr>
        <w:tab/>
      </w:r>
      <w:r w:rsidRPr="00B93660">
        <w:rPr>
          <w:rFonts w:ascii="Times New Roman" w:hAnsi="Times New Roman"/>
          <w:sz w:val="26"/>
          <w:szCs w:val="26"/>
          <w:vertAlign w:val="superscript"/>
        </w:rPr>
        <w:tab/>
        <w:t>дата</w:t>
      </w:r>
    </w:p>
    <w:sectPr w:rsidR="00EA2F2C" w:rsidRPr="00B93660" w:rsidSect="002C0108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3ED4"/>
    <w:multiLevelType w:val="hybridMultilevel"/>
    <w:tmpl w:val="BE684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65140"/>
    <w:multiLevelType w:val="hybridMultilevel"/>
    <w:tmpl w:val="B1E4F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082"/>
    <w:rsid w:val="000E3F89"/>
    <w:rsid w:val="00117082"/>
    <w:rsid w:val="00125A60"/>
    <w:rsid w:val="00145E6B"/>
    <w:rsid w:val="002C0108"/>
    <w:rsid w:val="002D633D"/>
    <w:rsid w:val="00431E4B"/>
    <w:rsid w:val="00657F05"/>
    <w:rsid w:val="006B780F"/>
    <w:rsid w:val="007567EC"/>
    <w:rsid w:val="007B3E33"/>
    <w:rsid w:val="00864077"/>
    <w:rsid w:val="00917C4A"/>
    <w:rsid w:val="009F28B7"/>
    <w:rsid w:val="00AC490A"/>
    <w:rsid w:val="00AF0D5B"/>
    <w:rsid w:val="00B852CE"/>
    <w:rsid w:val="00B93660"/>
    <w:rsid w:val="00BA42EF"/>
    <w:rsid w:val="00C06F98"/>
    <w:rsid w:val="00EA2F2C"/>
    <w:rsid w:val="00EC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17082"/>
  </w:style>
  <w:style w:type="paragraph" w:styleId="BalloonText">
    <w:name w:val="Balloon Text"/>
    <w:basedOn w:val="Normal"/>
    <w:link w:val="BalloonTextChar"/>
    <w:uiPriority w:val="99"/>
    <w:semiHidden/>
    <w:rsid w:val="00B85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5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29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</TotalTime>
  <Pages>2</Pages>
  <Words>600</Words>
  <Characters>3426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днс</cp:lastModifiedBy>
  <cp:revision>15</cp:revision>
  <cp:lastPrinted>2018-03-23T10:22:00Z</cp:lastPrinted>
  <dcterms:created xsi:type="dcterms:W3CDTF">2016-08-03T07:21:00Z</dcterms:created>
  <dcterms:modified xsi:type="dcterms:W3CDTF">2018-05-04T18:09:00Z</dcterms:modified>
</cp:coreProperties>
</file>